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D4B02" w14:textId="5CFBD93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 w:rsidR="0075018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09354276" w14:textId="46B4B503" w:rsidR="00781A88" w:rsidRPr="000E44CF" w:rsidRDefault="00781A88" w:rsidP="00781A88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E44CF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D37F93" w:rsidRPr="00D37F93">
        <w:rPr>
          <w:rFonts w:eastAsia="Times New Roman" w:cs="Arial"/>
          <w:color w:val="004994"/>
          <w:spacing w:val="5"/>
          <w:kern w:val="28"/>
        </w:rPr>
        <w:t xml:space="preserve">26_ITD_010 Wartungsverlängerung </w:t>
      </w:r>
      <w:r w:rsidR="00302B51">
        <w:rPr>
          <w:rFonts w:eastAsia="Times New Roman" w:cs="Arial"/>
          <w:color w:val="004994"/>
          <w:spacing w:val="5"/>
          <w:kern w:val="28"/>
        </w:rPr>
        <w:t>–</w:t>
      </w:r>
      <w:r w:rsidR="00D37F93" w:rsidRPr="00D37F93">
        <w:rPr>
          <w:rFonts w:eastAsia="Times New Roman" w:cs="Arial"/>
          <w:color w:val="004994"/>
          <w:spacing w:val="5"/>
          <w:kern w:val="28"/>
        </w:rPr>
        <w:t xml:space="preserve"> </w:t>
      </w:r>
      <w:r w:rsidR="00302B51">
        <w:rPr>
          <w:rFonts w:eastAsia="Times New Roman" w:cs="Arial"/>
          <w:color w:val="004994"/>
          <w:spacing w:val="5"/>
          <w:kern w:val="28"/>
        </w:rPr>
        <w:t xml:space="preserve">Tungsten </w:t>
      </w:r>
      <w:r w:rsidR="00D37F93" w:rsidRPr="00D37F93">
        <w:rPr>
          <w:rFonts w:eastAsia="Times New Roman" w:cs="Arial"/>
          <w:color w:val="004994"/>
          <w:spacing w:val="5"/>
          <w:kern w:val="28"/>
        </w:rPr>
        <w:t>KOFAX Power PDF</w:t>
      </w:r>
    </w:p>
    <w:p w14:paraId="14007543" w14:textId="469DBB57" w:rsidR="00464112" w:rsidRPr="00EC0FD1" w:rsidRDefault="00464112" w:rsidP="00464112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EC0FD1">
        <w:rPr>
          <w:rFonts w:eastAsia="Times New Roman" w:cs="Arial"/>
          <w:color w:val="004994"/>
          <w:spacing w:val="5"/>
          <w:kern w:val="28"/>
        </w:rPr>
        <w:t>Stand</w:t>
      </w:r>
      <w:r w:rsidRPr="000E44CF">
        <w:rPr>
          <w:rFonts w:eastAsia="Times New Roman" w:cs="Arial"/>
          <w:color w:val="004994"/>
          <w:spacing w:val="5"/>
          <w:kern w:val="28"/>
        </w:rPr>
        <w:t xml:space="preserve">: </w:t>
      </w:r>
      <w:sdt>
        <w:sdtPr>
          <w:rPr>
            <w:rFonts w:eastAsia="Times New Roman" w:cs="Arial"/>
            <w:color w:val="004994"/>
            <w:spacing w:val="5"/>
            <w:kern w:val="28"/>
          </w:rPr>
          <w:id w:val="-1574884066"/>
          <w:placeholder>
            <w:docPart w:val="BFDB704B36034A5589DE8641B5C5A7D2"/>
          </w:placeholder>
          <w:date w:fullDate="2026-06-24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8D6CF9">
            <w:rPr>
              <w:rFonts w:eastAsia="Times New Roman" w:cs="Arial"/>
              <w:color w:val="004994"/>
              <w:spacing w:val="5"/>
              <w:kern w:val="28"/>
            </w:rPr>
            <w:t>24.06.2026</w:t>
          </w:r>
        </w:sdtContent>
      </w:sdt>
    </w:p>
    <w:p w14:paraId="25BEBC48" w14:textId="30D80729" w:rsidR="00092C81" w:rsidRPr="00F22CCB" w:rsidRDefault="00092C81" w:rsidP="008F4E7D">
      <w:pPr>
        <w:spacing w:before="80" w:after="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750183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750183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2052BFEB" w:rsidR="00F22CCB" w:rsidRPr="00A73469" w:rsidRDefault="00F22CCB" w:rsidP="008F4E7D">
            <w:pPr>
              <w:spacing w:before="80" w:after="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750183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8F4E7D">
            <w:pPr>
              <w:spacing w:before="80" w:after="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75CE651A" w14:textId="77777777" w:rsidR="00F80027" w:rsidRDefault="00F80027" w:rsidP="008F4E7D">
      <w:pPr>
        <w:spacing w:before="80" w:after="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4ACDE66D" w:rsidR="00092C81" w:rsidRPr="007B6CB6" w:rsidRDefault="00750183" w:rsidP="008F4E7D">
            <w:pPr>
              <w:spacing w:before="80" w:after="80"/>
            </w:pPr>
            <w:r>
              <w:rPr>
                <w:b/>
                <w:bCs/>
              </w:rPr>
              <w:t>Bieter</w:t>
            </w:r>
            <w:r w:rsidR="00092C81">
              <w:rPr>
                <w:b/>
                <w:bCs/>
              </w:rPr>
              <w:t xml:space="preserve"> </w:t>
            </w:r>
            <w:r w:rsidR="00092C81" w:rsidRPr="007B6CB6">
              <w:t xml:space="preserve">und zugleich </w:t>
            </w:r>
            <w:r w:rsidR="00092C81" w:rsidRPr="007B6CB6">
              <w:rPr>
                <w:b/>
                <w:bCs/>
              </w:rPr>
              <w:t>Bevollmächtigter</w:t>
            </w:r>
            <w:r w:rsidR="00092C81" w:rsidRPr="007B6CB6">
              <w:t xml:space="preserve"> der </w:t>
            </w:r>
            <w:r>
              <w:t>Bietergemeinschaft</w:t>
            </w:r>
            <w:r w:rsidR="00092C81"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r w:rsidRPr="007B6CB6">
              <w:rPr>
                <w:lang w:val="it-IT"/>
              </w:rPr>
              <w:t>Adresse</w:t>
            </w:r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0275AFEF" w:rsidR="004A3792" w:rsidRPr="007B6CB6" w:rsidRDefault="00092C81" w:rsidP="008F4E7D">
            <w:pPr>
              <w:spacing w:before="80" w:after="80"/>
            </w:pPr>
            <w:r w:rsidRPr="007B6CB6">
              <w:rPr>
                <w:b/>
                <w:bCs/>
              </w:rPr>
              <w:t>Mitglied</w:t>
            </w:r>
            <w:r w:rsidR="006C79EC">
              <w:t xml:space="preserve"> der</w:t>
            </w:r>
            <w:r w:rsidR="00750183">
              <w:t xml:space="preserve"> 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280A813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8F4E7D">
            <w:pPr>
              <w:spacing w:before="80" w:after="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Telefon: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E-Mail-Adresse: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8F4E7D">
            <w:pPr>
              <w:spacing w:before="80" w:after="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0F5DB894" w:rsidR="00974B4A" w:rsidRPr="007B6CB6" w:rsidRDefault="00974B4A" w:rsidP="008F4E7D">
            <w:pPr>
              <w:spacing w:before="80" w:after="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750183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542697A8" w14:textId="77777777" w:rsidR="00974B4A" w:rsidRPr="007B6CB6" w:rsidRDefault="00974B4A" w:rsidP="008F4E7D">
            <w:pPr>
              <w:spacing w:before="80" w:after="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8F4E7D">
            <w:pPr>
              <w:spacing w:before="80" w:after="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8F4E7D">
            <w:pPr>
              <w:spacing w:before="80" w:after="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8F4E7D">
            <w:pPr>
              <w:spacing w:before="80" w:after="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8F4E7D">
            <w:pPr>
              <w:spacing w:before="80" w:after="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8F4E7D">
            <w:pPr>
              <w:spacing w:before="80" w:after="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8F4E7D">
            <w:pPr>
              <w:spacing w:before="80" w:after="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8F4E7D">
            <w:pPr>
              <w:spacing w:before="80" w:after="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Telefon: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8F4E7D">
            <w:pPr>
              <w:spacing w:before="80" w:after="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8F4E7D">
            <w:pPr>
              <w:spacing w:before="80" w:after="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8F4E7D">
            <w:pPr>
              <w:spacing w:before="80" w:after="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8F4E7D">
            <w:pPr>
              <w:spacing w:before="80" w:after="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8F4E7D">
            <w:pPr>
              <w:spacing w:before="80" w:after="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8F4E7D">
            <w:pPr>
              <w:spacing w:before="80" w:after="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E-Mail-Adresse: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8F4E7D">
            <w:pPr>
              <w:spacing w:before="80" w:after="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8F4E7D">
      <w:pPr>
        <w:spacing w:before="80" w:after="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5BDE4E2D" w:rsidR="00092C81" w:rsidRPr="007B6CB6" w:rsidRDefault="00092C81" w:rsidP="008F4E7D">
      <w:pPr>
        <w:spacing w:before="80" w:after="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750183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38998268" w:rsidR="00092C81" w:rsidRDefault="00092C81" w:rsidP="008F4E7D">
      <w:pPr>
        <w:spacing w:before="80" w:after="80"/>
        <w:jc w:val="both"/>
      </w:pPr>
      <w:r w:rsidRPr="007B6CB6">
        <w:t xml:space="preserve">Mit dieser Vollmacht beauftragen wir das oben als Bevollmächtigter der </w:t>
      </w:r>
      <w:r w:rsidR="00750183">
        <w:t>Bietergemeinschaft</w:t>
      </w:r>
      <w:r w:rsidR="00750183" w:rsidRPr="007B6CB6">
        <w:t xml:space="preserve"> </w:t>
      </w:r>
      <w:r w:rsidRPr="007B6CB6">
        <w:t xml:space="preserve">benannte Mitglied im Namen und Auftrag der </w:t>
      </w:r>
      <w:r w:rsidR="00750183">
        <w:t>Bietergemeinschaft</w:t>
      </w:r>
    </w:p>
    <w:p w14:paraId="4BA555D2" w14:textId="65A73C01" w:rsidR="00092C81" w:rsidRDefault="00092C81" w:rsidP="008F4E7D">
      <w:pPr>
        <w:numPr>
          <w:ilvl w:val="0"/>
          <w:numId w:val="21"/>
        </w:numPr>
        <w:spacing w:before="80" w:after="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8F4E7D">
      <w:pPr>
        <w:numPr>
          <w:ilvl w:val="0"/>
          <w:numId w:val="21"/>
        </w:numPr>
        <w:spacing w:before="80" w:after="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8F4E7D">
      <w:pPr>
        <w:numPr>
          <w:ilvl w:val="0"/>
          <w:numId w:val="21"/>
        </w:numPr>
        <w:spacing w:before="80" w:after="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8F4E7D">
      <w:pPr>
        <w:numPr>
          <w:ilvl w:val="0"/>
          <w:numId w:val="21"/>
        </w:numPr>
        <w:spacing w:before="80" w:after="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1AD6BE71" w:rsidR="00092C81" w:rsidRDefault="00092C81" w:rsidP="008F4E7D">
      <w:pPr>
        <w:spacing w:before="80" w:after="80"/>
        <w:jc w:val="both"/>
      </w:pPr>
      <w:r>
        <w:t>Die Mitglieder</w:t>
      </w:r>
      <w:r w:rsidRPr="007B6CB6">
        <w:t xml:space="preserve"> der </w:t>
      </w:r>
      <w:r w:rsidR="00750183">
        <w:t xml:space="preserve">Bietergemeinschaft </w:t>
      </w:r>
      <w:r>
        <w:t>bestätigen</w:t>
      </w:r>
      <w:r w:rsidRPr="007B6CB6">
        <w:t xml:space="preserve">, dass alle Mitglieder der </w:t>
      </w:r>
      <w:r w:rsidR="00750183">
        <w:t>Bietergemeinschaft</w:t>
      </w:r>
      <w:r w:rsidR="00750183" w:rsidRPr="007B6CB6">
        <w:t xml:space="preserve"> </w:t>
      </w:r>
      <w:r w:rsidRPr="007B6CB6">
        <w:t>dem Auftraggeber gegenüber gesamtschuldnerisch haften.</w:t>
      </w:r>
    </w:p>
    <w:p w14:paraId="2851A12F" w14:textId="266C5787" w:rsidR="004A3792" w:rsidRDefault="00437B0D" w:rsidP="008F4E7D">
      <w:pPr>
        <w:spacing w:before="80" w:after="80"/>
        <w:jc w:val="both"/>
        <w:rPr>
          <w:b/>
        </w:rPr>
      </w:pPr>
      <w:r>
        <w:t xml:space="preserve">Der Bevollmächtigte der </w:t>
      </w:r>
      <w:r w:rsidR="006C79EC">
        <w:t>Biet</w:t>
      </w:r>
      <w:r w:rsidR="00104FF9">
        <w:t>ergemeinschaft</w:t>
      </w:r>
      <w:r w:rsidR="00104FF9" w:rsidRPr="007B6CB6">
        <w:t xml:space="preserve"> </w:t>
      </w:r>
      <w:r>
        <w:t>stimmt dem vorgenannten Vollmachtsumfang zu.</w:t>
      </w:r>
    </w:p>
    <w:p w14:paraId="0BF59D34" w14:textId="0DDB36B4" w:rsidR="00092C81" w:rsidRDefault="00092C81" w:rsidP="008F4E7D">
      <w:pPr>
        <w:spacing w:before="80" w:after="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750183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8F4E7D">
            <w:pPr>
              <w:spacing w:before="80" w:after="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8F4E7D">
            <w:pPr>
              <w:spacing w:before="80" w:after="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8F4E7D">
            <w:pPr>
              <w:spacing w:before="80" w:after="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8F4E7D">
            <w:pPr>
              <w:spacing w:before="80" w:after="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8F4E7D">
            <w:pPr>
              <w:spacing w:before="80" w:after="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8F4E7D">
            <w:pPr>
              <w:spacing w:before="80" w:after="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8F4E7D">
            <w:pPr>
              <w:spacing w:before="80" w:after="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8F4E7D">
            <w:pPr>
              <w:spacing w:before="80" w:after="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8F4E7D">
            <w:pPr>
              <w:spacing w:before="80" w:after="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8F4E7D">
            <w:pPr>
              <w:spacing w:before="80" w:after="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8F4E7D">
            <w:pPr>
              <w:spacing w:before="80" w:after="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8F4E7D">
            <w:pPr>
              <w:spacing w:before="80" w:after="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8F4E7D">
      <w:pPr>
        <w:spacing w:before="80" w:after="80"/>
        <w:ind w:left="4963" w:hanging="4963"/>
        <w:jc w:val="both"/>
      </w:pPr>
    </w:p>
    <w:sectPr w:rsidR="00AA57D6" w:rsidRPr="00761922" w:rsidSect="00BE6CFF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6E15" w14:textId="77777777" w:rsidR="00ED57CD" w:rsidRDefault="00ED57CD" w:rsidP="003D338A">
      <w:pPr>
        <w:spacing w:after="0"/>
      </w:pPr>
      <w:r>
        <w:separator/>
      </w:r>
    </w:p>
  </w:endnote>
  <w:endnote w:type="continuationSeparator" w:id="0">
    <w:p w14:paraId="315588E4" w14:textId="77777777" w:rsidR="00ED57CD" w:rsidRDefault="00ED57CD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AF8836B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F8572D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F8572D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62B8EB3C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7463A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7463A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66794" w14:textId="77777777" w:rsidR="00ED57CD" w:rsidRDefault="00ED57CD" w:rsidP="003D338A">
      <w:pPr>
        <w:spacing w:after="0"/>
      </w:pPr>
      <w:r>
        <w:separator/>
      </w:r>
    </w:p>
  </w:footnote>
  <w:footnote w:type="continuationSeparator" w:id="0">
    <w:p w14:paraId="7F5DB62E" w14:textId="77777777" w:rsidR="00ED57CD" w:rsidRDefault="00ED57CD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FDBB" w14:textId="6CB117F2" w:rsidR="00781A88" w:rsidRDefault="00781A88" w:rsidP="00014DCA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38D68897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1942CB6F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F14B617">
            <v:rect id="Abstand 1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o:allowincell="f" filled="f" stroked="f" strokeweight=".25pt" w14:anchorId="583EFF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76252079">
    <w:abstractNumId w:val="14"/>
  </w:num>
  <w:num w:numId="2" w16cid:durableId="1978410286">
    <w:abstractNumId w:val="12"/>
  </w:num>
  <w:num w:numId="3" w16cid:durableId="641813986">
    <w:abstractNumId w:val="4"/>
  </w:num>
  <w:num w:numId="4" w16cid:durableId="1835955847">
    <w:abstractNumId w:val="10"/>
  </w:num>
  <w:num w:numId="5" w16cid:durableId="1642686954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51914161">
    <w:abstractNumId w:val="11"/>
  </w:num>
  <w:num w:numId="7" w16cid:durableId="1711341867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63716026">
    <w:abstractNumId w:val="2"/>
  </w:num>
  <w:num w:numId="9" w16cid:durableId="410003033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16228939">
    <w:abstractNumId w:val="4"/>
  </w:num>
  <w:num w:numId="11" w16cid:durableId="707069854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902788697">
    <w:abstractNumId w:val="3"/>
  </w:num>
  <w:num w:numId="13" w16cid:durableId="29888521">
    <w:abstractNumId w:val="0"/>
  </w:num>
  <w:num w:numId="14" w16cid:durableId="1341392671">
    <w:abstractNumId w:val="6"/>
  </w:num>
  <w:num w:numId="15" w16cid:durableId="898396704">
    <w:abstractNumId w:val="5"/>
  </w:num>
  <w:num w:numId="16" w16cid:durableId="428812595">
    <w:abstractNumId w:val="1"/>
  </w:num>
  <w:num w:numId="17" w16cid:durableId="1574773010">
    <w:abstractNumId w:val="7"/>
  </w:num>
  <w:num w:numId="18" w16cid:durableId="2031298845">
    <w:abstractNumId w:val="9"/>
  </w:num>
  <w:num w:numId="19" w16cid:durableId="998926969">
    <w:abstractNumId w:val="8"/>
  </w:num>
  <w:num w:numId="20" w16cid:durableId="1797139608">
    <w:abstractNumId w:val="12"/>
    <w:lvlOverride w:ilvl="1">
      <w:lvl w:ilvl="1">
        <w:start w:val="1"/>
        <w:numFmt w:val="none"/>
        <w:pStyle w:val="DGUVAufz02"/>
        <w:lvlText w:val="-"/>
        <w:lvlJc w:val="left"/>
        <w:pPr>
          <w:tabs>
            <w:tab w:val="num" w:pos="283"/>
          </w:tabs>
          <w:ind w:left="283" w:hanging="283"/>
        </w:pPr>
        <w:rPr>
          <w:rFonts w:hint="default"/>
        </w:rPr>
      </w:lvl>
    </w:lvlOverride>
  </w:num>
  <w:num w:numId="21" w16cid:durableId="874300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4DC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6758C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618"/>
    <w:rsid w:val="000D0B35"/>
    <w:rsid w:val="000D12D4"/>
    <w:rsid w:val="000D1E15"/>
    <w:rsid w:val="000E44CF"/>
    <w:rsid w:val="000E4E59"/>
    <w:rsid w:val="000F15A3"/>
    <w:rsid w:val="0010380E"/>
    <w:rsid w:val="00104E37"/>
    <w:rsid w:val="00104FF9"/>
    <w:rsid w:val="00107499"/>
    <w:rsid w:val="0012048D"/>
    <w:rsid w:val="00122FCC"/>
    <w:rsid w:val="00123B8D"/>
    <w:rsid w:val="00132B33"/>
    <w:rsid w:val="00132D67"/>
    <w:rsid w:val="001346B0"/>
    <w:rsid w:val="00135B05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7463A"/>
    <w:rsid w:val="00183848"/>
    <w:rsid w:val="00186935"/>
    <w:rsid w:val="001954FB"/>
    <w:rsid w:val="00197269"/>
    <w:rsid w:val="001A6A9E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07050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0CB"/>
    <w:rsid w:val="002E18FB"/>
    <w:rsid w:val="002E2B59"/>
    <w:rsid w:val="002E7470"/>
    <w:rsid w:val="002F42AD"/>
    <w:rsid w:val="00301481"/>
    <w:rsid w:val="003014CF"/>
    <w:rsid w:val="00302B51"/>
    <w:rsid w:val="003416D5"/>
    <w:rsid w:val="003443B4"/>
    <w:rsid w:val="003555F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D338A"/>
    <w:rsid w:val="003D4DAE"/>
    <w:rsid w:val="003E6C83"/>
    <w:rsid w:val="003F17CD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4112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A3792"/>
    <w:rsid w:val="004B3D0E"/>
    <w:rsid w:val="004B69D9"/>
    <w:rsid w:val="004C0AD3"/>
    <w:rsid w:val="004C0FA4"/>
    <w:rsid w:val="004C1EFB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2B20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3F81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57C06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C79EC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0183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12C0"/>
    <w:rsid w:val="007B4796"/>
    <w:rsid w:val="007C0183"/>
    <w:rsid w:val="007C0253"/>
    <w:rsid w:val="007C2598"/>
    <w:rsid w:val="007D40EB"/>
    <w:rsid w:val="007D7E97"/>
    <w:rsid w:val="007F4AEA"/>
    <w:rsid w:val="007F5055"/>
    <w:rsid w:val="0080667B"/>
    <w:rsid w:val="00807AF0"/>
    <w:rsid w:val="00812D63"/>
    <w:rsid w:val="0081730A"/>
    <w:rsid w:val="00821537"/>
    <w:rsid w:val="008228C6"/>
    <w:rsid w:val="0083007E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0CFD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6CF9"/>
    <w:rsid w:val="008D756E"/>
    <w:rsid w:val="008F4493"/>
    <w:rsid w:val="008F4B40"/>
    <w:rsid w:val="008F4E7D"/>
    <w:rsid w:val="00904169"/>
    <w:rsid w:val="0090433E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C7E49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5AF6"/>
    <w:rsid w:val="00BA6AAE"/>
    <w:rsid w:val="00BB0A1E"/>
    <w:rsid w:val="00BB4D68"/>
    <w:rsid w:val="00BB683E"/>
    <w:rsid w:val="00BB755A"/>
    <w:rsid w:val="00BC0364"/>
    <w:rsid w:val="00BC25D7"/>
    <w:rsid w:val="00BC6E2B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37F93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365E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57CD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8572D"/>
    <w:rsid w:val="00F90D59"/>
    <w:rsid w:val="00F93919"/>
    <w:rsid w:val="00FA10EF"/>
    <w:rsid w:val="00FA4DE9"/>
    <w:rsid w:val="00FB4589"/>
    <w:rsid w:val="00FB7B24"/>
    <w:rsid w:val="00FC298F"/>
    <w:rsid w:val="00FD29FB"/>
    <w:rsid w:val="00FD4278"/>
    <w:rsid w:val="00FE4C6E"/>
    <w:rsid w:val="00FE6D86"/>
    <w:rsid w:val="00FF1437"/>
    <w:rsid w:val="00FF270D"/>
    <w:rsid w:val="00FF59B8"/>
    <w:rsid w:val="5CE6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83007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DB704B36034A5589DE8641B5C5A7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9C19DF-BBE8-4AA0-BD8F-AEB9639E6941}"/>
      </w:docPartPr>
      <w:docPartBody>
        <w:p w:rsidR="00586C5D" w:rsidRDefault="00DE365E" w:rsidP="00DE365E">
          <w:pPr>
            <w:pStyle w:val="BFDB704B36034A5589DE8641B5C5A7D2"/>
          </w:pPr>
          <w:r>
            <w:rPr>
              <w:rStyle w:val="Platzhaltertext"/>
              <w:color w:val="FF0000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65E"/>
    <w:rsid w:val="000F03EC"/>
    <w:rsid w:val="00135B05"/>
    <w:rsid w:val="001A6A9E"/>
    <w:rsid w:val="00586C5D"/>
    <w:rsid w:val="005A3F35"/>
    <w:rsid w:val="005D4147"/>
    <w:rsid w:val="00603F81"/>
    <w:rsid w:val="006307A1"/>
    <w:rsid w:val="007B12C0"/>
    <w:rsid w:val="00890CFD"/>
    <w:rsid w:val="0090433E"/>
    <w:rsid w:val="00BB683E"/>
    <w:rsid w:val="00BC6E2B"/>
    <w:rsid w:val="00CE37AE"/>
    <w:rsid w:val="00D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E365E"/>
  </w:style>
  <w:style w:type="paragraph" w:customStyle="1" w:styleId="BFDB704B36034A5589DE8641B5C5A7D2">
    <w:name w:val="BFDB704B36034A5589DE8641B5C5A7D2"/>
    <w:rsid w:val="00DE36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53323F6623E4C8A242778D33BD9F0" ma:contentTypeVersion="3" ma:contentTypeDescription="Create a new document." ma:contentTypeScope="" ma:versionID="23a3436f6904ed720eecebdb55d260df">
  <xsd:schema xmlns:xsd="http://www.w3.org/2001/XMLSchema" xmlns:xs="http://www.w3.org/2001/XMLSchema" xmlns:p="http://schemas.microsoft.com/office/2006/metadata/properties" xmlns:ns2="97b05250-5c3f-42e4-8cb4-d7a10edc0545" targetNamespace="http://schemas.microsoft.com/office/2006/metadata/properties" ma:root="true" ma:fieldsID="8de98625ab4b4d31f1ed23e0b3540920" ns2:_="">
    <xsd:import namespace="97b05250-5c3f-42e4-8cb4-d7a10edc0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05250-5c3f-42e4-8cb4-d7a10edc05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4A3C92-39E5-4287-8C80-B438F2BE3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05250-5c3f-42e4-8cb4-d7a10edc0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D5081-87A4-4DC3-8226-66803C2B91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CEA2E2-F964-4E12-9766-BB3D6C8968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B0EDA0-2FD4-4F06-9BBB-0B5883647F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353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Dierke, Daniel</cp:lastModifiedBy>
  <cp:revision>24</cp:revision>
  <cp:lastPrinted>2019-02-07T07:46:00Z</cp:lastPrinted>
  <dcterms:created xsi:type="dcterms:W3CDTF">2024-12-05T07:35:00Z</dcterms:created>
  <dcterms:modified xsi:type="dcterms:W3CDTF">2026-06-24T07:21:00Z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0x0101009AC53323F6623E4C8A242778D33BD9F0</vt:lpwstr>
  </property>
  <property fmtid="{D5CDD505-2E9C-101B-9397-08002B2CF9AE}" pid="5" name="Order">
    <vt:r8>206000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2024-12-05T07:35:34Z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5dae0124-88a7-4671-8bd4-10c0b0200b16</vt:lpwstr>
  </property>
  <property fmtid="{D5CDD505-2E9C-101B-9397-08002B2CF9AE}" pid="12" name="MSIP_Label_7545839c-a198-4d87-a0d2-c07b8aa32614_ContentBits">
    <vt:lpwstr>0</vt:lpwstr>
  </property>
</Properties>
</file>